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2A" w:rsidRPr="0035499F" w:rsidRDefault="007B0C2A" w:rsidP="003009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499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8</w:t>
      </w:r>
    </w:p>
    <w:p w:rsidR="007B0C2A" w:rsidRDefault="007B0C2A" w:rsidP="00A03778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35499F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7B0C2A" w:rsidRDefault="007B0C2A" w:rsidP="00A03778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Боготола Боготольского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7B0C2A" w:rsidRDefault="007B0C2A" w:rsidP="00A03778">
      <w:pPr>
        <w:spacing w:after="0" w:line="240" w:lineRule="auto"/>
        <w:jc w:val="right"/>
      </w:pPr>
    </w:p>
    <w:p w:rsidR="007B0C2A" w:rsidRPr="00173584" w:rsidRDefault="007B0C2A" w:rsidP="00EB5FEE">
      <w:pPr>
        <w:pStyle w:val="ConsPlusNormal"/>
        <w:ind w:firstLine="3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3584">
        <w:rPr>
          <w:rFonts w:ascii="Times New Roman" w:hAnsi="Times New Roman" w:cs="Times New Roman"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</w:p>
    <w:tbl>
      <w:tblPr>
        <w:tblpPr w:leftFromText="180" w:rightFromText="180" w:vertAnchor="text" w:horzAnchor="page" w:tblpX="578" w:tblpY="19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"/>
        <w:gridCol w:w="1607"/>
        <w:gridCol w:w="1559"/>
        <w:gridCol w:w="1559"/>
        <w:gridCol w:w="1418"/>
        <w:gridCol w:w="1276"/>
        <w:gridCol w:w="1275"/>
        <w:gridCol w:w="1134"/>
        <w:gridCol w:w="1134"/>
        <w:gridCol w:w="1134"/>
        <w:gridCol w:w="1134"/>
        <w:gridCol w:w="1134"/>
        <w:gridCol w:w="1134"/>
      </w:tblGrid>
      <w:tr w:rsidR="007B0C2A" w:rsidRPr="00805E2B" w:rsidTr="00636099">
        <w:trPr>
          <w:trHeight w:val="409"/>
        </w:trPr>
        <w:tc>
          <w:tcPr>
            <w:tcW w:w="486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07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B0C2A" w:rsidRDefault="007B0C2A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578" w:tblpY="19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"/>
        <w:gridCol w:w="1607"/>
        <w:gridCol w:w="1559"/>
        <w:gridCol w:w="1701"/>
        <w:gridCol w:w="1418"/>
        <w:gridCol w:w="1842"/>
        <w:gridCol w:w="1276"/>
        <w:gridCol w:w="851"/>
        <w:gridCol w:w="850"/>
        <w:gridCol w:w="1134"/>
        <w:gridCol w:w="1134"/>
        <w:gridCol w:w="851"/>
        <w:gridCol w:w="1417"/>
      </w:tblGrid>
      <w:tr w:rsidR="007B0C2A" w:rsidRPr="00805E2B" w:rsidTr="00366C42">
        <w:trPr>
          <w:trHeight w:val="531"/>
        </w:trPr>
        <w:tc>
          <w:tcPr>
            <w:tcW w:w="486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6285" w:type="dxa"/>
            <w:gridSpan w:val="4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Адрес объекта недвижимого имущества</w:t>
            </w:r>
          </w:p>
        </w:tc>
        <w:tc>
          <w:tcPr>
            <w:tcW w:w="1842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Общая площадь земельного участка</w:t>
            </w:r>
          </w:p>
        </w:tc>
        <w:tc>
          <w:tcPr>
            <w:tcW w:w="851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урн на земельном участке</w:t>
            </w:r>
          </w:p>
        </w:tc>
        <w:tc>
          <w:tcPr>
            <w:tcW w:w="850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освещения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лавок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малых архитек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турных форм на земельном участке</w:t>
            </w:r>
          </w:p>
        </w:tc>
        <w:tc>
          <w:tcPr>
            <w:tcW w:w="851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асфальти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рованного проезда на земельном участке</w:t>
            </w:r>
          </w:p>
        </w:tc>
        <w:tc>
          <w:tcPr>
            <w:tcW w:w="1417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ИНН юридичес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кого лица, ИП</w:t>
            </w:r>
          </w:p>
        </w:tc>
      </w:tr>
      <w:tr w:rsidR="007B0C2A" w:rsidRPr="00805E2B" w:rsidTr="00366C42">
        <w:trPr>
          <w:trHeight w:val="2287"/>
        </w:trPr>
        <w:tc>
          <w:tcPr>
            <w:tcW w:w="486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07" w:type="dxa"/>
            <w:vAlign w:val="center"/>
          </w:tcPr>
          <w:p w:rsidR="007B0C2A" w:rsidRPr="007546E5" w:rsidRDefault="007B0C2A" w:rsidP="002D236F">
            <w:pPr>
              <w:widowControl w:val="0"/>
              <w:autoSpaceDE w:val="0"/>
              <w:autoSpaceDN w:val="0"/>
              <w:spacing w:after="0" w:line="240" w:lineRule="auto"/>
              <w:ind w:left="-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46E5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7B0C2A" w:rsidRPr="007546E5" w:rsidRDefault="007B0C2A" w:rsidP="002D236F">
            <w:pPr>
              <w:pStyle w:val="ConsPlusNormal"/>
              <w:ind w:left="-60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(муниципаль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ного района/ городского округа</w:t>
            </w:r>
            <w:r w:rsidRPr="007546E5">
              <w:rPr>
                <w:rFonts w:ascii="Times New Roman" w:hAnsi="Times New Roman"/>
                <w:sz w:val="20"/>
              </w:rPr>
              <w:t>/сельского поселения</w:t>
            </w:r>
            <w:r w:rsidRPr="007546E5">
              <w:rPr>
                <w:rFonts w:ascii="Times New Roman" w:hAnsi="Times New Roman" w:cs="Times New Roman"/>
                <w:sz w:val="20"/>
              </w:rPr>
              <w:t>), наименование населенного пункта, адрес объекта недвижимого имущества</w:t>
            </w:r>
          </w:p>
        </w:tc>
        <w:tc>
          <w:tcPr>
            <w:tcW w:w="1559" w:type="dxa"/>
            <w:vAlign w:val="center"/>
          </w:tcPr>
          <w:p w:rsidR="007B0C2A" w:rsidRPr="007546E5" w:rsidRDefault="007B0C2A" w:rsidP="002D236F">
            <w:pPr>
              <w:pStyle w:val="ConsPlusNormal"/>
              <w:ind w:left="-60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Физическое расположение общественной территории</w:t>
            </w:r>
          </w:p>
        </w:tc>
        <w:tc>
          <w:tcPr>
            <w:tcW w:w="1701" w:type="dxa"/>
            <w:vAlign w:val="center"/>
          </w:tcPr>
          <w:p w:rsidR="007B0C2A" w:rsidRPr="007546E5" w:rsidRDefault="007B0C2A" w:rsidP="002D236F">
            <w:pPr>
              <w:pStyle w:val="ConsPlusNormal"/>
              <w:ind w:left="-60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Наименование объекта недвижимого имущества,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7B0C2A" w:rsidRPr="007546E5" w:rsidRDefault="007B0C2A" w:rsidP="002D236F">
            <w:pPr>
              <w:pStyle w:val="ConsPlusNormal"/>
              <w:ind w:left="-60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Вид пользования 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1842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326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07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7B0C2A" w:rsidRPr="00805E2B" w:rsidTr="00366C42">
        <w:trPr>
          <w:trHeight w:val="377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607" w:type="dxa"/>
            <w:vMerge w:val="restart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Большекосульский сельсовет</w:t>
            </w: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с.Большая Косуль, ул. Лесная, 14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бюджетное учреждение культуры «Централизованная клубная система» с. Большая Косуль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Постоянное (бессрочное) пользование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24:06:2901011:24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2000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2444301250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Косуль, ул. Ленина, 101  </w:t>
            </w:r>
          </w:p>
        </w:tc>
        <w:tc>
          <w:tcPr>
            <w:tcW w:w="1701" w:type="dxa"/>
          </w:tcPr>
          <w:p w:rsidR="007B0C2A" w:rsidRPr="00023D9B" w:rsidRDefault="007B0C2A" w:rsidP="00C20C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бюджетное образовательное учреждение Большекосульская средняя образовательная школа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24:06:2805007:0016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10870,0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2444300384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Косуль, ул. Лесная 25 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бюджетное учреждение культуры Молодежный центр «Олимпиец» Боготольского района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24:06:2901011:42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5347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2444302423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 , ул.Лесная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бюджетное дошкольное образовательное учреждение Большекосульский  детский сад «Родничок»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 , ул. Лесная, 113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ООО  Дубрава 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Косуль, ул. Лесная </w:t>
            </w:r>
          </w:p>
        </w:tc>
        <w:tc>
          <w:tcPr>
            <w:tcW w:w="1701" w:type="dxa"/>
          </w:tcPr>
          <w:p w:rsidR="007B0C2A" w:rsidRPr="007546E5" w:rsidRDefault="007B0C2A" w:rsidP="00E017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«Дубравушка»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1607" w:type="dxa"/>
            <w:vMerge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Косуль, ул. Просвещения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«Апельсин»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2444302254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Косуль, ул.Просвещения 2Е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«Фаворит»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24:06:2901003:61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1438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244400056599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Косуль, ул. Ленина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«Гармония»</w:t>
            </w:r>
          </w:p>
        </w:tc>
        <w:tc>
          <w:tcPr>
            <w:tcW w:w="1418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Собственность </w:t>
            </w: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</w:t>
            </w: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, ул. Просвещения 2Б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Администрация Боготольского сельсовета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2406000407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Косуль, ул.Просвещения</w:t>
            </w:r>
          </w:p>
        </w:tc>
        <w:tc>
          <w:tcPr>
            <w:tcW w:w="1701" w:type="dxa"/>
          </w:tcPr>
          <w:p w:rsidR="007B0C2A" w:rsidRPr="008526BF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муниципальное бюджетное учреждение здравоохранение</w:t>
            </w:r>
            <w:r w:rsidRPr="008526BF">
              <w:rPr>
                <w:rFonts w:ascii="Times New Roman" w:hAnsi="Times New Roman"/>
                <w:sz w:val="20"/>
              </w:rPr>
              <w:t xml:space="preserve"> «Бо</w:t>
            </w:r>
            <w:r>
              <w:rPr>
                <w:rFonts w:ascii="Times New Roman" w:hAnsi="Times New Roman"/>
                <w:sz w:val="20"/>
              </w:rPr>
              <w:t>льшекосуль</w:t>
            </w:r>
            <w:r w:rsidRPr="008526BF">
              <w:rPr>
                <w:rFonts w:ascii="Times New Roman" w:hAnsi="Times New Roman"/>
                <w:sz w:val="20"/>
              </w:rPr>
              <w:t>ская врачебная амбулатория»-филиал № 3</w:t>
            </w:r>
          </w:p>
        </w:tc>
        <w:tc>
          <w:tcPr>
            <w:tcW w:w="1418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842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</w:tbl>
    <w:p w:rsidR="007B0C2A" w:rsidRDefault="007B0C2A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C2A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C2A" w:rsidRPr="001F77DA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 сельсовета                                              </w:t>
      </w:r>
      <w:r w:rsidRPr="001F77DA">
        <w:rPr>
          <w:rFonts w:ascii="Times New Roman" w:hAnsi="Times New Roman"/>
          <w:sz w:val="24"/>
          <w:szCs w:val="20"/>
        </w:rPr>
        <w:t>_____________________                         _________________________</w:t>
      </w:r>
    </w:p>
    <w:p w:rsidR="007B0C2A" w:rsidRPr="00D8655C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                                                                     </w:t>
      </w:r>
      <w:r w:rsidRPr="001F77DA">
        <w:rPr>
          <w:rFonts w:ascii="Times New Roman" w:hAnsi="Times New Roman"/>
          <w:sz w:val="18"/>
          <w:szCs w:val="20"/>
        </w:rPr>
        <w:t>(подпись)                                                             (расшифровка подписи)</w:t>
      </w:r>
    </w:p>
    <w:sectPr w:rsidR="007B0C2A" w:rsidRPr="00D8655C" w:rsidSect="00D324AF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906"/>
    <w:rsid w:val="00023D9B"/>
    <w:rsid w:val="000251F0"/>
    <w:rsid w:val="00031637"/>
    <w:rsid w:val="00031C11"/>
    <w:rsid w:val="00070767"/>
    <w:rsid w:val="00091840"/>
    <w:rsid w:val="0014536A"/>
    <w:rsid w:val="00170443"/>
    <w:rsid w:val="00173584"/>
    <w:rsid w:val="001B7750"/>
    <w:rsid w:val="001D0AF2"/>
    <w:rsid w:val="001E0497"/>
    <w:rsid w:val="001F5371"/>
    <w:rsid w:val="001F77DA"/>
    <w:rsid w:val="002209FC"/>
    <w:rsid w:val="00241270"/>
    <w:rsid w:val="00276170"/>
    <w:rsid w:val="002A3B1A"/>
    <w:rsid w:val="002D236F"/>
    <w:rsid w:val="002D49E5"/>
    <w:rsid w:val="002E4D13"/>
    <w:rsid w:val="002E6189"/>
    <w:rsid w:val="002F11D4"/>
    <w:rsid w:val="002F240E"/>
    <w:rsid w:val="00300906"/>
    <w:rsid w:val="00302514"/>
    <w:rsid w:val="00320A44"/>
    <w:rsid w:val="00342680"/>
    <w:rsid w:val="00344881"/>
    <w:rsid w:val="00345956"/>
    <w:rsid w:val="0035499F"/>
    <w:rsid w:val="00354B22"/>
    <w:rsid w:val="00361443"/>
    <w:rsid w:val="00361C37"/>
    <w:rsid w:val="00366C42"/>
    <w:rsid w:val="00373E0C"/>
    <w:rsid w:val="003765C6"/>
    <w:rsid w:val="00470AF8"/>
    <w:rsid w:val="00474455"/>
    <w:rsid w:val="00476EB7"/>
    <w:rsid w:val="004B3231"/>
    <w:rsid w:val="00505502"/>
    <w:rsid w:val="00552293"/>
    <w:rsid w:val="00566718"/>
    <w:rsid w:val="00573718"/>
    <w:rsid w:val="005755BA"/>
    <w:rsid w:val="00576578"/>
    <w:rsid w:val="0058643E"/>
    <w:rsid w:val="005A6B40"/>
    <w:rsid w:val="005C2ABB"/>
    <w:rsid w:val="005D1F65"/>
    <w:rsid w:val="005D2BF7"/>
    <w:rsid w:val="005E2244"/>
    <w:rsid w:val="005E738E"/>
    <w:rsid w:val="005F5D7A"/>
    <w:rsid w:val="005F7EB8"/>
    <w:rsid w:val="00601F94"/>
    <w:rsid w:val="006064A4"/>
    <w:rsid w:val="00636099"/>
    <w:rsid w:val="006822F0"/>
    <w:rsid w:val="00712FE0"/>
    <w:rsid w:val="00725A45"/>
    <w:rsid w:val="00735B25"/>
    <w:rsid w:val="007546E5"/>
    <w:rsid w:val="007A65D0"/>
    <w:rsid w:val="007B0C2A"/>
    <w:rsid w:val="007F7BBA"/>
    <w:rsid w:val="00805E2B"/>
    <w:rsid w:val="0081762C"/>
    <w:rsid w:val="008468F9"/>
    <w:rsid w:val="0085239E"/>
    <w:rsid w:val="008526BF"/>
    <w:rsid w:val="00875D47"/>
    <w:rsid w:val="008873D9"/>
    <w:rsid w:val="008D2416"/>
    <w:rsid w:val="008F30C7"/>
    <w:rsid w:val="008F33EF"/>
    <w:rsid w:val="008F4822"/>
    <w:rsid w:val="009359EE"/>
    <w:rsid w:val="0094248B"/>
    <w:rsid w:val="00943D84"/>
    <w:rsid w:val="0095189C"/>
    <w:rsid w:val="00965E5D"/>
    <w:rsid w:val="009877EB"/>
    <w:rsid w:val="009A19D7"/>
    <w:rsid w:val="009C79C8"/>
    <w:rsid w:val="009F14B8"/>
    <w:rsid w:val="00A03778"/>
    <w:rsid w:val="00A17F4A"/>
    <w:rsid w:val="00A34C8D"/>
    <w:rsid w:val="00A4152C"/>
    <w:rsid w:val="00A670AF"/>
    <w:rsid w:val="00A81E26"/>
    <w:rsid w:val="00AE2AB8"/>
    <w:rsid w:val="00AF5668"/>
    <w:rsid w:val="00B027F4"/>
    <w:rsid w:val="00B83238"/>
    <w:rsid w:val="00B87552"/>
    <w:rsid w:val="00BD0F19"/>
    <w:rsid w:val="00C20067"/>
    <w:rsid w:val="00C20CFC"/>
    <w:rsid w:val="00C22B48"/>
    <w:rsid w:val="00C35BB8"/>
    <w:rsid w:val="00C3629E"/>
    <w:rsid w:val="00C54CF3"/>
    <w:rsid w:val="00C755CA"/>
    <w:rsid w:val="00CA1C61"/>
    <w:rsid w:val="00D104E2"/>
    <w:rsid w:val="00D214AB"/>
    <w:rsid w:val="00D324AF"/>
    <w:rsid w:val="00D82DCD"/>
    <w:rsid w:val="00D84039"/>
    <w:rsid w:val="00D8655C"/>
    <w:rsid w:val="00E0175A"/>
    <w:rsid w:val="00E65EB0"/>
    <w:rsid w:val="00E73387"/>
    <w:rsid w:val="00EA246A"/>
    <w:rsid w:val="00EB5FEE"/>
    <w:rsid w:val="00ED7A89"/>
    <w:rsid w:val="00F02CEB"/>
    <w:rsid w:val="00F22A53"/>
    <w:rsid w:val="00F407FC"/>
    <w:rsid w:val="00F74B2D"/>
    <w:rsid w:val="00F87C18"/>
    <w:rsid w:val="00FA6298"/>
    <w:rsid w:val="00FA6BC1"/>
    <w:rsid w:val="00FB6725"/>
    <w:rsid w:val="00FD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06"/>
    <w:pPr>
      <w:spacing w:after="200" w:line="276" w:lineRule="auto"/>
    </w:pPr>
    <w:rPr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22A53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41270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5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1014</TotalTime>
  <Pages>3</Pages>
  <Words>596</Words>
  <Characters>3401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31</cp:revision>
  <cp:lastPrinted>2017-10-02T04:50:00Z</cp:lastPrinted>
  <dcterms:created xsi:type="dcterms:W3CDTF">2017-07-04T03:46:00Z</dcterms:created>
  <dcterms:modified xsi:type="dcterms:W3CDTF">2017-10-23T06:57:00Z</dcterms:modified>
</cp:coreProperties>
</file>